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57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C879577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5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6" w14:textId="0962EBF7" w:rsidR="00C44B8B" w:rsidRPr="00A65128" w:rsidRDefault="00361F22" w:rsidP="00BA03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</w:t>
            </w:r>
            <w:r w:rsidR="004D6093">
              <w:rPr>
                <w:b/>
                <w:sz w:val="26"/>
                <w:szCs w:val="26"/>
              </w:rPr>
              <w:t>_</w:t>
            </w:r>
            <w:r w:rsidR="00BA033A">
              <w:rPr>
                <w:b/>
                <w:sz w:val="26"/>
                <w:szCs w:val="26"/>
              </w:rPr>
              <w:t>075</w:t>
            </w:r>
          </w:p>
        </w:tc>
      </w:tr>
      <w:tr w:rsidR="00A67559" w:rsidRPr="00AD3C21" w14:paraId="0C87957A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8" w14:textId="1345CE26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9" w14:textId="77777777" w:rsidR="00A67559" w:rsidRPr="00D3166C" w:rsidRDefault="00D3166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 w:rsidRPr="00D3166C">
              <w:rPr>
                <w:b/>
                <w:color w:val="000000"/>
                <w:sz w:val="24"/>
                <w:szCs w:val="24"/>
              </w:rPr>
              <w:t>2089520</w:t>
            </w:r>
          </w:p>
        </w:tc>
      </w:tr>
    </w:tbl>
    <w:p w14:paraId="0C87957B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C87957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C87957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C87957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C87957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C879580" w14:textId="77777777" w:rsidR="00C44B8B" w:rsidRPr="00CB6078" w:rsidRDefault="00C44B8B" w:rsidP="00C44B8B"/>
    <w:p w14:paraId="0C879581" w14:textId="77777777" w:rsidR="00C44B8B" w:rsidRPr="00CB6078" w:rsidRDefault="00C44B8B" w:rsidP="00C44B8B"/>
    <w:p w14:paraId="0C879582" w14:textId="77777777" w:rsidR="00C44B8B" w:rsidRPr="00CB6078" w:rsidRDefault="00C44B8B" w:rsidP="00C44B8B"/>
    <w:p w14:paraId="0C87958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C879585" w14:textId="606DD767" w:rsidR="00612811" w:rsidRPr="00FA409A" w:rsidRDefault="004F6968" w:rsidP="00FA409A">
      <w:pPr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FA409A">
        <w:rPr>
          <w:b/>
          <w:bCs/>
          <w:sz w:val="26"/>
          <w:szCs w:val="26"/>
        </w:rPr>
        <w:t>линейной арматуры и гасителей вибрации</w:t>
      </w:r>
      <w:r w:rsidR="00FA409A">
        <w:rPr>
          <w:b/>
          <w:sz w:val="26"/>
          <w:szCs w:val="26"/>
        </w:rPr>
        <w:t xml:space="preserve"> </w:t>
      </w:r>
      <w:r w:rsidR="00FA409A">
        <w:rPr>
          <w:b/>
          <w:bCs/>
          <w:sz w:val="26"/>
          <w:szCs w:val="26"/>
        </w:rPr>
        <w:t>(</w:t>
      </w:r>
      <w:r w:rsidR="00D3166C" w:rsidRPr="00D3166C">
        <w:rPr>
          <w:b/>
          <w:color w:val="000000"/>
          <w:sz w:val="26"/>
          <w:szCs w:val="26"/>
        </w:rPr>
        <w:t>Проводник</w:t>
      </w:r>
      <w:r w:rsidR="00B4350A">
        <w:rPr>
          <w:b/>
          <w:color w:val="000000"/>
          <w:sz w:val="26"/>
          <w:szCs w:val="26"/>
        </w:rPr>
        <w:t xml:space="preserve">   </w:t>
      </w:r>
      <w:r w:rsidR="00D3166C" w:rsidRPr="00D3166C">
        <w:rPr>
          <w:b/>
          <w:color w:val="000000"/>
          <w:sz w:val="26"/>
          <w:szCs w:val="26"/>
        </w:rPr>
        <w:t>заземляющий ЗП</w:t>
      </w:r>
      <w:r w:rsidR="00B4350A">
        <w:rPr>
          <w:b/>
          <w:color w:val="000000"/>
          <w:sz w:val="26"/>
          <w:szCs w:val="26"/>
        </w:rPr>
        <w:t>-</w:t>
      </w:r>
      <w:r w:rsidR="00D3166C" w:rsidRPr="00D3166C">
        <w:rPr>
          <w:b/>
          <w:color w:val="000000"/>
          <w:sz w:val="26"/>
          <w:szCs w:val="26"/>
        </w:rPr>
        <w:t>6 25.0017-43</w:t>
      </w:r>
      <w:r w:rsidR="00FA409A">
        <w:rPr>
          <w:b/>
          <w:color w:val="000000"/>
          <w:sz w:val="26"/>
          <w:szCs w:val="26"/>
        </w:rPr>
        <w:t>)</w:t>
      </w:r>
      <w:r w:rsidR="00B4350A">
        <w:rPr>
          <w:b/>
          <w:color w:val="000000"/>
          <w:sz w:val="26"/>
          <w:szCs w:val="26"/>
        </w:rPr>
        <w:t xml:space="preserve">. </w:t>
      </w:r>
      <w:r w:rsidR="009C0389" w:rsidRPr="00CB6078">
        <w:rPr>
          <w:b/>
          <w:sz w:val="26"/>
          <w:szCs w:val="26"/>
        </w:rPr>
        <w:t>Лот</w:t>
      </w:r>
      <w:r w:rsidR="00B4350A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>№</w:t>
      </w:r>
      <w:r w:rsidR="00AA670B" w:rsidRPr="00FA409A">
        <w:rPr>
          <w:b/>
          <w:sz w:val="26"/>
          <w:szCs w:val="26"/>
        </w:rPr>
        <w:t xml:space="preserve"> </w:t>
      </w:r>
      <w:r w:rsidR="00AA670B" w:rsidRPr="00B4350A">
        <w:rPr>
          <w:b/>
          <w:sz w:val="26"/>
          <w:szCs w:val="26"/>
          <w:u w:val="single"/>
        </w:rPr>
        <w:t>202</w:t>
      </w:r>
      <w:r w:rsidR="00AA670B" w:rsidRPr="00B4350A">
        <w:rPr>
          <w:b/>
          <w:sz w:val="26"/>
          <w:szCs w:val="26"/>
          <w:u w:val="single"/>
          <w:lang w:val="en-US"/>
        </w:rPr>
        <w:t>A</w:t>
      </w:r>
    </w:p>
    <w:p w14:paraId="0C879586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C87958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88" w14:textId="39801621" w:rsidR="00A305DC" w:rsidRPr="00FA409A" w:rsidRDefault="00641E44" w:rsidP="0026269E">
      <w:pPr>
        <w:tabs>
          <w:tab w:val="left" w:pos="1134"/>
        </w:tabs>
        <w:ind w:firstLine="709"/>
        <w:rPr>
          <w:sz w:val="24"/>
          <w:szCs w:val="24"/>
        </w:rPr>
      </w:pPr>
      <w:r w:rsidRPr="00FA409A">
        <w:rPr>
          <w:sz w:val="24"/>
          <w:szCs w:val="24"/>
        </w:rPr>
        <w:t xml:space="preserve">Технические требования, характеристики </w:t>
      </w:r>
      <w:r w:rsidR="00FA409A" w:rsidRPr="00FA409A">
        <w:rPr>
          <w:bCs/>
          <w:sz w:val="24"/>
          <w:szCs w:val="24"/>
        </w:rPr>
        <w:t>линейной арматуры и гасителей вибрации</w:t>
      </w:r>
      <w:r w:rsidR="00FA409A" w:rsidRPr="00FA409A">
        <w:rPr>
          <w:sz w:val="24"/>
          <w:szCs w:val="24"/>
        </w:rPr>
        <w:t xml:space="preserve"> </w:t>
      </w:r>
      <w:r w:rsidR="004F4E9E" w:rsidRPr="00FA409A">
        <w:rPr>
          <w:sz w:val="24"/>
          <w:szCs w:val="24"/>
        </w:rPr>
        <w:t xml:space="preserve">должны </w:t>
      </w:r>
      <w:r w:rsidR="00D3166C" w:rsidRPr="00FA409A">
        <w:rPr>
          <w:sz w:val="24"/>
          <w:szCs w:val="24"/>
        </w:rPr>
        <w:t xml:space="preserve">соответствовать </w:t>
      </w:r>
      <w:r w:rsidR="002560DC" w:rsidRPr="00FA409A">
        <w:rPr>
          <w:sz w:val="24"/>
          <w:szCs w:val="24"/>
        </w:rPr>
        <w:t>Т</w:t>
      </w:r>
      <w:r w:rsidR="00D3166C" w:rsidRPr="00FA409A">
        <w:rPr>
          <w:sz w:val="24"/>
          <w:szCs w:val="24"/>
        </w:rPr>
        <w:t xml:space="preserve">иповому чертежу </w:t>
      </w:r>
      <w:r w:rsidR="00D3166C" w:rsidRPr="00FA409A">
        <w:rPr>
          <w:color w:val="000000"/>
          <w:sz w:val="24"/>
          <w:szCs w:val="24"/>
        </w:rPr>
        <w:t>25.0017-43</w:t>
      </w:r>
      <w:r w:rsidR="0026269E" w:rsidRPr="00FA409A">
        <w:rPr>
          <w:sz w:val="24"/>
          <w:szCs w:val="24"/>
        </w:rPr>
        <w:t>.</w:t>
      </w:r>
    </w:p>
    <w:p w14:paraId="3287C75D" w14:textId="77777777" w:rsidR="002560DC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1DF7FDB3" w14:textId="3674D14C" w:rsidR="002560DC" w:rsidRDefault="002560DC" w:rsidP="00966B4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A8E262E" wp14:editId="7A5B76D1">
            <wp:extent cx="4452620" cy="3204210"/>
            <wp:effectExtent l="0" t="0" r="5080" b="0"/>
            <wp:docPr id="1" name="uss_insert_img" descr="http://locus.ru/uploadedFiles/eshopimages/big/03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s_insert_img" descr="http://locus.ru/uploadedFiles/eshopimages/big/03_1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620" cy="320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C775F" w14:textId="77777777" w:rsidR="002560DC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5"/>
        <w:gridCol w:w="4685"/>
        <w:gridCol w:w="2287"/>
        <w:gridCol w:w="1852"/>
      </w:tblGrid>
      <w:tr w:rsidR="002560DC" w:rsidRPr="002560DC" w14:paraId="1D4F341E" w14:textId="77777777" w:rsidTr="002560DC">
        <w:trPr>
          <w:tblCellSpacing w:w="0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06492A" w14:textId="77777777" w:rsidR="002560DC" w:rsidRPr="002560DC" w:rsidRDefault="002560DC" w:rsidP="002560D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560DC">
              <w:rPr>
                <w:bCs/>
                <w:sz w:val="22"/>
                <w:szCs w:val="22"/>
              </w:rPr>
              <w:t>Позиция</w:t>
            </w:r>
          </w:p>
        </w:tc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31BB1B" w14:textId="77777777" w:rsidR="002560DC" w:rsidRPr="002560DC" w:rsidRDefault="002560DC" w:rsidP="002560D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560DC">
              <w:rPr>
                <w:bCs/>
                <w:sz w:val="22"/>
                <w:szCs w:val="22"/>
              </w:rPr>
              <w:t>Наименование</w:t>
            </w:r>
            <w:r w:rsidRPr="002560DC">
              <w:rPr>
                <w:sz w:val="22"/>
                <w:szCs w:val="22"/>
              </w:rPr>
              <w:t xml:space="preserve"> </w:t>
            </w:r>
            <w:r w:rsidRPr="002560DC">
              <w:rPr>
                <w:bCs/>
                <w:sz w:val="22"/>
                <w:szCs w:val="22"/>
              </w:rPr>
              <w:t>детали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E3D565" w14:textId="77777777" w:rsidR="002560DC" w:rsidRPr="002560DC" w:rsidRDefault="002560DC" w:rsidP="002560D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560DC">
              <w:rPr>
                <w:bCs/>
                <w:sz w:val="22"/>
                <w:szCs w:val="22"/>
              </w:rPr>
              <w:t>Количество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7E74AF" w14:textId="77777777" w:rsidR="002560DC" w:rsidRPr="002560DC" w:rsidRDefault="002560DC" w:rsidP="002560D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560DC">
              <w:rPr>
                <w:bCs/>
                <w:sz w:val="22"/>
                <w:szCs w:val="22"/>
              </w:rPr>
              <w:t>Масса,</w:t>
            </w:r>
            <w:r w:rsidRPr="002560DC">
              <w:rPr>
                <w:sz w:val="22"/>
                <w:szCs w:val="22"/>
              </w:rPr>
              <w:t xml:space="preserve"> </w:t>
            </w:r>
            <w:r w:rsidRPr="002560DC">
              <w:rPr>
                <w:bCs/>
                <w:sz w:val="22"/>
                <w:szCs w:val="22"/>
              </w:rPr>
              <w:t>кг</w:t>
            </w:r>
          </w:p>
        </w:tc>
      </w:tr>
      <w:tr w:rsidR="002560DC" w:rsidRPr="002560DC" w14:paraId="524F128D" w14:textId="77777777" w:rsidTr="00966B4A">
        <w:trPr>
          <w:trHeight w:val="342"/>
          <w:tblCellSpacing w:w="0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8F34E0" w14:textId="77777777" w:rsidR="002560DC" w:rsidRPr="002560DC" w:rsidRDefault="002560DC" w:rsidP="002560D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560DC">
              <w:rPr>
                <w:sz w:val="22"/>
                <w:szCs w:val="22"/>
              </w:rPr>
              <w:t>1</w:t>
            </w:r>
          </w:p>
        </w:tc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C1DE9" w14:textId="77777777" w:rsidR="002560DC" w:rsidRPr="002560DC" w:rsidRDefault="002560DC" w:rsidP="002560D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560DC">
              <w:rPr>
                <w:bCs/>
                <w:sz w:val="22"/>
                <w:szCs w:val="22"/>
              </w:rPr>
              <w:t>Полоса 5х50 ГОСТ103-76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4457C0" w14:textId="77777777" w:rsidR="002560DC" w:rsidRPr="002560DC" w:rsidRDefault="002560DC" w:rsidP="002560D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560DC">
              <w:rPr>
                <w:sz w:val="22"/>
                <w:szCs w:val="22"/>
              </w:rPr>
              <w:t>2</w:t>
            </w:r>
          </w:p>
        </w:tc>
        <w:tc>
          <w:tcPr>
            <w:tcW w:w="8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E74501" w14:textId="77777777" w:rsidR="002560DC" w:rsidRPr="002560DC" w:rsidRDefault="002560DC" w:rsidP="002560D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2560DC">
              <w:rPr>
                <w:sz w:val="22"/>
                <w:szCs w:val="22"/>
              </w:rPr>
              <w:t>0,50</w:t>
            </w:r>
          </w:p>
        </w:tc>
      </w:tr>
      <w:tr w:rsidR="00966B4A" w:rsidRPr="002560DC" w14:paraId="554FAA6C" w14:textId="77777777" w:rsidTr="00966B4A">
        <w:trPr>
          <w:trHeight w:val="342"/>
          <w:tblCellSpacing w:w="0" w:type="dxa"/>
        </w:trPr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21C98" w14:textId="6C49DA5B" w:rsidR="00966B4A" w:rsidRPr="002560DC" w:rsidRDefault="00966B4A" w:rsidP="002560D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5FE0D7" w14:textId="3A9D27E7" w:rsidR="00966B4A" w:rsidRPr="00966B4A" w:rsidRDefault="00966B4A" w:rsidP="002560DC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966B4A">
              <w:rPr>
                <w:sz w:val="22"/>
                <w:szCs w:val="22"/>
              </w:rPr>
              <w:t>Круг 6 ГОСТ2590-71 L=1000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4167FB" w14:textId="3A108EFA" w:rsidR="00966B4A" w:rsidRPr="002560DC" w:rsidRDefault="00966B4A" w:rsidP="002560D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3ED3CA" w14:textId="77777777" w:rsidR="00966B4A" w:rsidRPr="002560DC" w:rsidRDefault="00966B4A" w:rsidP="002560D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560DC" w:rsidRPr="002560DC" w14:paraId="1DBF8634" w14:textId="77777777" w:rsidTr="002560D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7873C" w14:textId="77777777" w:rsidR="002560DC" w:rsidRPr="002560DC" w:rsidRDefault="002560DC" w:rsidP="002560D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05BE4BB" w14:textId="77777777" w:rsidR="002560DC" w:rsidRPr="002560DC" w:rsidRDefault="002560DC" w:rsidP="002560DC">
            <w:pPr>
              <w:ind w:firstLine="0"/>
              <w:jc w:val="left"/>
            </w:pPr>
          </w:p>
        </w:tc>
        <w:tc>
          <w:tcPr>
            <w:tcW w:w="0" w:type="auto"/>
            <w:vAlign w:val="center"/>
            <w:hideMark/>
          </w:tcPr>
          <w:p w14:paraId="1062D545" w14:textId="77777777" w:rsidR="002560DC" w:rsidRPr="002560DC" w:rsidRDefault="002560DC" w:rsidP="002560DC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9C6AF2" w14:textId="77777777" w:rsidR="002560DC" w:rsidRPr="002560DC" w:rsidRDefault="002560DC" w:rsidP="002560D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380C4BF5" w14:textId="77777777" w:rsidR="002560DC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21EA3467" w14:textId="77777777" w:rsidR="002560DC" w:rsidRPr="00CB6078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0C87958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C87958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BB861FA" w14:textId="4F6BEC33" w:rsidR="00C2574B" w:rsidRPr="00A24900" w:rsidRDefault="00C2574B" w:rsidP="00C2574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C87958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87958D" w14:textId="57ACFB30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87958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C87958F" w14:textId="222D4B9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879590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C879591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C879592" w14:textId="052849B8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539A0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0C879593" w14:textId="6A2678D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0A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879594" w14:textId="32C2F0A4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FA409A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0C879595" w14:textId="77777777" w:rsidR="00DE0C6D" w:rsidRPr="00F64720" w:rsidRDefault="00843900" w:rsidP="00C2574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0C879596" w14:textId="292F96E8" w:rsidR="001C72DB" w:rsidRPr="00FE7B1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0C879597" w14:textId="470B77BC" w:rsidR="00F612AC" w:rsidRPr="00A67559" w:rsidRDefault="002560D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="00D3166C">
        <w:rPr>
          <w:sz w:val="24"/>
          <w:szCs w:val="24"/>
        </w:rPr>
        <w:t xml:space="preserve">иповому чертежу </w:t>
      </w:r>
      <w:r w:rsidR="00D3166C" w:rsidRPr="00D3166C">
        <w:rPr>
          <w:color w:val="000000"/>
          <w:sz w:val="24"/>
          <w:szCs w:val="24"/>
        </w:rPr>
        <w:t>25.0017-43</w:t>
      </w:r>
      <w:r w:rsidR="00A67559" w:rsidRPr="00A67559">
        <w:rPr>
          <w:sz w:val="24"/>
          <w:szCs w:val="24"/>
        </w:rPr>
        <w:t>;</w:t>
      </w:r>
    </w:p>
    <w:p w14:paraId="0C87959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C87959A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C87959B" w14:textId="3EB9899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87959C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C87959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C87959E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C87959F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C8795A0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C8795A1" w14:textId="2CF835D4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52136D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0C8795A2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8795A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C8795A4" w14:textId="2F924BFF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52136D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C8795A5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6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C8795A7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C8795A8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9" w14:textId="1A7A36C1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C8795AA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C8795A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C8795AC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8795AD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C8795A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C8795A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C8795B0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C8795B1" w14:textId="5D9337AB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C21AF8">
        <w:rPr>
          <w:sz w:val="24"/>
          <w:szCs w:val="24"/>
        </w:rPr>
        <w:lastRenderedPageBreak/>
        <w:t xml:space="preserve">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C8795B2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8795B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B4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8795B5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8795B8" w14:textId="77777777" w:rsidR="001D6900" w:rsidRPr="00CB6078" w:rsidRDefault="001D6900" w:rsidP="00451C4D">
      <w:pPr>
        <w:rPr>
          <w:sz w:val="26"/>
          <w:szCs w:val="26"/>
        </w:rPr>
      </w:pPr>
    </w:p>
    <w:p w14:paraId="0C8795B9" w14:textId="77777777" w:rsidR="004A2665" w:rsidRPr="00CB6078" w:rsidRDefault="004A2665" w:rsidP="00451C4D">
      <w:pPr>
        <w:rPr>
          <w:sz w:val="26"/>
          <w:szCs w:val="26"/>
        </w:rPr>
      </w:pPr>
    </w:p>
    <w:p w14:paraId="0C8795B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C8795B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C8795BC" w14:textId="77777777" w:rsidR="008A5CA5" w:rsidRDefault="008A5CA5" w:rsidP="008F73A3">
      <w:pPr>
        <w:ind w:firstLine="0"/>
        <w:rPr>
          <w:sz w:val="26"/>
          <w:szCs w:val="26"/>
        </w:rPr>
      </w:pPr>
    </w:p>
    <w:p w14:paraId="0C8795BD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E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F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C0" w14:textId="77777777" w:rsidR="0026269E" w:rsidRDefault="0026269E" w:rsidP="008F73A3">
      <w:pPr>
        <w:ind w:firstLine="0"/>
        <w:rPr>
          <w:sz w:val="26"/>
          <w:szCs w:val="26"/>
        </w:rPr>
      </w:pPr>
    </w:p>
    <w:sectPr w:rsidR="0026269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D39F7" w14:textId="77777777" w:rsidR="00526D5D" w:rsidRDefault="00526D5D">
      <w:r>
        <w:separator/>
      </w:r>
    </w:p>
  </w:endnote>
  <w:endnote w:type="continuationSeparator" w:id="0">
    <w:p w14:paraId="599A7C73" w14:textId="77777777" w:rsidR="00526D5D" w:rsidRDefault="0052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19FA0" w14:textId="77777777" w:rsidR="00526D5D" w:rsidRDefault="00526D5D">
      <w:r>
        <w:separator/>
      </w:r>
    </w:p>
  </w:footnote>
  <w:footnote w:type="continuationSeparator" w:id="0">
    <w:p w14:paraId="784146FC" w14:textId="77777777" w:rsidR="00526D5D" w:rsidRDefault="00526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795C5" w14:textId="77777777" w:rsidR="00AD7048" w:rsidRDefault="006149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C8795C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0859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39A0"/>
    <w:rsid w:val="000544E5"/>
    <w:rsid w:val="00057FBD"/>
    <w:rsid w:val="00062FD5"/>
    <w:rsid w:val="000630F6"/>
    <w:rsid w:val="00064749"/>
    <w:rsid w:val="00071958"/>
    <w:rsid w:val="0007491B"/>
    <w:rsid w:val="00076E0A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6B1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0C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0DC"/>
    <w:rsid w:val="002561DE"/>
    <w:rsid w:val="00260830"/>
    <w:rsid w:val="00260A64"/>
    <w:rsid w:val="002626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973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7AF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6AC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093"/>
    <w:rsid w:val="004E0944"/>
    <w:rsid w:val="004E144D"/>
    <w:rsid w:val="004E1C6C"/>
    <w:rsid w:val="004E2B24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36D"/>
    <w:rsid w:val="00521C4A"/>
    <w:rsid w:val="0052201D"/>
    <w:rsid w:val="005247BF"/>
    <w:rsid w:val="00524D4F"/>
    <w:rsid w:val="0052606E"/>
    <w:rsid w:val="005263EE"/>
    <w:rsid w:val="00526D5D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36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9EE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274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4FE2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880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B4A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3794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28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50A"/>
    <w:rsid w:val="00B45886"/>
    <w:rsid w:val="00B45EAF"/>
    <w:rsid w:val="00B51EB6"/>
    <w:rsid w:val="00B54E2D"/>
    <w:rsid w:val="00B55DE6"/>
    <w:rsid w:val="00B57303"/>
    <w:rsid w:val="00B57A29"/>
    <w:rsid w:val="00B618C6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33A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4B"/>
    <w:rsid w:val="00C25783"/>
    <w:rsid w:val="00C25DF4"/>
    <w:rsid w:val="00C30D0D"/>
    <w:rsid w:val="00C338F5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00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4E01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66C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38FA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09A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4F0"/>
    <w:rsid w:val="00FE0188"/>
    <w:rsid w:val="00FE1EF2"/>
    <w:rsid w:val="00FE2964"/>
    <w:rsid w:val="00FE2CE8"/>
    <w:rsid w:val="00FE35CE"/>
    <w:rsid w:val="00FE3F0A"/>
    <w:rsid w:val="00FE45C1"/>
    <w:rsid w:val="00FE7B1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79574"/>
  <w15:docId w15:val="{08807348-24C4-4AAB-BDAB-36EDD9231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7BD39-1930-4343-85E9-D4BE30A23B95}"/>
</file>

<file path=customXml/itemProps2.xml><?xml version="1.0" encoding="utf-8"?>
<ds:datastoreItem xmlns:ds="http://schemas.openxmlformats.org/officeDocument/2006/customXml" ds:itemID="{EEC3A867-A3FB-4999-B83C-1F515C6C10BC}"/>
</file>

<file path=customXml/itemProps3.xml><?xml version="1.0" encoding="utf-8"?>
<ds:datastoreItem xmlns:ds="http://schemas.openxmlformats.org/officeDocument/2006/customXml" ds:itemID="{FD14C103-F681-4C88-8F29-74F80A90E124}"/>
</file>

<file path=customXml/itemProps4.xml><?xml version="1.0" encoding="utf-8"?>
<ds:datastoreItem xmlns:ds="http://schemas.openxmlformats.org/officeDocument/2006/customXml" ds:itemID="{03DADAC1-F5B2-47FD-A307-AE9B5E15145D}"/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29</TotalTime>
  <Pages>4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20</cp:revision>
  <cp:lastPrinted>2010-09-30T13:29:00Z</cp:lastPrinted>
  <dcterms:created xsi:type="dcterms:W3CDTF">2015-07-23T13:23:00Z</dcterms:created>
  <dcterms:modified xsi:type="dcterms:W3CDTF">2015-09-02T12:11:00Z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